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AFA5C" w14:textId="77777777" w:rsidR="0034183B" w:rsidRDefault="0034183B" w:rsidP="003418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BABBE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fl.1416)</w:t>
      </w:r>
    </w:p>
    <w:p w14:paraId="68835304" w14:textId="77777777" w:rsidR="0034183B" w:rsidRDefault="0034183B" w:rsidP="003418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14B81E" w14:textId="77777777" w:rsidR="0034183B" w:rsidRDefault="0034183B" w:rsidP="003418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E80D72" w14:textId="77777777" w:rsidR="0034183B" w:rsidRDefault="0034183B" w:rsidP="003418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Clyfford</w:t>
      </w:r>
      <w:proofErr w:type="spellEnd"/>
      <w:r>
        <w:rPr>
          <w:rFonts w:ascii="Times New Roman" w:hAnsi="Times New Roman" w:cs="Times New Roman"/>
          <w:sz w:val="24"/>
          <w:szCs w:val="24"/>
        </w:rPr>
        <w:t>, esquire(q.v.), and others released</w:t>
      </w:r>
    </w:p>
    <w:p w14:paraId="7B58B13E" w14:textId="77777777" w:rsidR="0034183B" w:rsidRDefault="0034183B" w:rsidP="0034183B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released 6½ acres of land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Wingham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Norfolk, to Gilbert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Morwell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Wingham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49487C5" w14:textId="77777777" w:rsidR="0034183B" w:rsidRDefault="0034183B" w:rsidP="003418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</w:t>
      </w:r>
      <w:proofErr w:type="spellStart"/>
      <w:r>
        <w:rPr>
          <w:rFonts w:ascii="Times New Roman" w:hAnsi="Times New Roman" w:cs="Times New Roman"/>
          <w:sz w:val="24"/>
          <w:szCs w:val="24"/>
        </w:rPr>
        <w:t>Archaelogia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Cantiana</w:t>
      </w:r>
      <w:proofErr w:type="spellEnd"/>
      <w:r>
        <w:rPr>
          <w:rFonts w:ascii="Times New Roman" w:hAnsi="Times New Roman" w:cs="Times New Roman"/>
          <w:sz w:val="24"/>
          <w:szCs w:val="24"/>
        </w:rPr>
        <w:t>” vol.25, pub. Kent Archaeological Society 1902, p.261)</w:t>
      </w:r>
    </w:p>
    <w:p w14:paraId="212947F1" w14:textId="77777777" w:rsidR="0034183B" w:rsidRDefault="0034183B" w:rsidP="003418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B9A4F1" w14:textId="77777777" w:rsidR="0034183B" w:rsidRDefault="0034183B" w:rsidP="003418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F99AD3" w14:textId="77777777" w:rsidR="0034183B" w:rsidRDefault="0034183B" w:rsidP="003418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February 2022</w:t>
      </w:r>
    </w:p>
    <w:p w14:paraId="0C6CB68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5BA61" w14:textId="77777777" w:rsidR="0034183B" w:rsidRDefault="0034183B" w:rsidP="009139A6">
      <w:r>
        <w:separator/>
      </w:r>
    </w:p>
  </w:endnote>
  <w:endnote w:type="continuationSeparator" w:id="0">
    <w:p w14:paraId="27FC8630" w14:textId="77777777" w:rsidR="0034183B" w:rsidRDefault="003418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C14E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B48F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6DA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23D6B" w14:textId="77777777" w:rsidR="0034183B" w:rsidRDefault="0034183B" w:rsidP="009139A6">
      <w:r>
        <w:separator/>
      </w:r>
    </w:p>
  </w:footnote>
  <w:footnote w:type="continuationSeparator" w:id="0">
    <w:p w14:paraId="0F134883" w14:textId="77777777" w:rsidR="0034183B" w:rsidRDefault="003418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3D2D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792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360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83B"/>
    <w:rsid w:val="000666E0"/>
    <w:rsid w:val="002510B7"/>
    <w:rsid w:val="0034183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7BB75"/>
  <w15:chartTrackingRefBased/>
  <w15:docId w15:val="{CEC885BF-5014-468B-8E7C-3EC949A55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2022-02-13T20:07:00Z</dcterms:created>
  <dcterms:modified xsi:type="dcterms:W3CDTF">2022-02-13T20:07:00Z</dcterms:modified>
</cp:coreProperties>
</file>